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31" w:rsidRDefault="00F27731" w:rsidP="00F87EDA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F27731" w:rsidRDefault="00F27731" w:rsidP="00F87EDA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Дивеевского муниципального округа Нижегородской области</w:t>
      </w:r>
    </w:p>
    <w:p w:rsidR="00F27731" w:rsidRDefault="00F27731" w:rsidP="00F87EDA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16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350</w:t>
      </w:r>
    </w:p>
    <w:p w:rsidR="00F27731" w:rsidRDefault="00F27731" w:rsidP="00426D8B">
      <w:pPr>
        <w:jc w:val="both"/>
        <w:rPr>
          <w:sz w:val="28"/>
          <w:szCs w:val="28"/>
        </w:rPr>
      </w:pPr>
    </w:p>
    <w:p w:rsidR="00F27731" w:rsidRDefault="00F27731" w:rsidP="00426D8B">
      <w:pPr>
        <w:jc w:val="center"/>
        <w:rPr>
          <w:b/>
          <w:sz w:val="28"/>
          <w:szCs w:val="28"/>
        </w:rPr>
      </w:pPr>
      <w:r w:rsidRPr="00426D8B">
        <w:rPr>
          <w:b/>
          <w:sz w:val="28"/>
          <w:szCs w:val="28"/>
        </w:rPr>
        <w:t>Основной список кандидатов в присяжные заседатели</w:t>
      </w:r>
    </w:p>
    <w:p w:rsidR="00F27731" w:rsidRDefault="00F27731" w:rsidP="00FA73D4">
      <w:pPr>
        <w:jc w:val="center"/>
        <w:rPr>
          <w:b/>
          <w:sz w:val="28"/>
          <w:szCs w:val="28"/>
        </w:rPr>
      </w:pPr>
      <w:r w:rsidRPr="00426D8B">
        <w:rPr>
          <w:b/>
          <w:sz w:val="28"/>
          <w:szCs w:val="28"/>
        </w:rPr>
        <w:t>Дивеевского районного суда Нижегородской области</w:t>
      </w:r>
    </w:p>
    <w:p w:rsidR="00F27731" w:rsidRDefault="00F27731" w:rsidP="00FA73D4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"/>
        <w:gridCol w:w="1540"/>
        <w:gridCol w:w="1272"/>
        <w:gridCol w:w="1632"/>
        <w:gridCol w:w="584"/>
        <w:gridCol w:w="615"/>
        <w:gridCol w:w="1162"/>
        <w:gridCol w:w="3096"/>
        <w:gridCol w:w="1609"/>
        <w:gridCol w:w="778"/>
        <w:gridCol w:w="878"/>
        <w:gridCol w:w="1106"/>
      </w:tblGrid>
      <w:tr w:rsidR="00F27731" w:rsidRPr="00073CAF" w:rsidTr="00737200">
        <w:trPr>
          <w:divId w:val="1372919497"/>
          <w:trHeight w:val="501"/>
        </w:trPr>
        <w:tc>
          <w:tcPr>
            <w:tcW w:w="174" w:type="pct"/>
            <w:vAlign w:val="center"/>
          </w:tcPr>
          <w:p w:rsidR="00F27731" w:rsidRPr="00073CAF" w:rsidRDefault="00F27731" w:rsidP="00737200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073CAF">
              <w:rPr>
                <w:sz w:val="20"/>
                <w:szCs w:val="20"/>
              </w:rPr>
              <w:t>п/п</w:t>
            </w:r>
          </w:p>
        </w:tc>
        <w:tc>
          <w:tcPr>
            <w:tcW w:w="521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430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552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197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Пол</w:t>
            </w:r>
          </w:p>
        </w:tc>
        <w:tc>
          <w:tcPr>
            <w:tcW w:w="208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393" w:type="pct"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Почтовый</w:t>
            </w:r>
            <w:r w:rsidRPr="00073CAF">
              <w:rPr>
                <w:b/>
                <w:bCs/>
                <w:sz w:val="20"/>
                <w:szCs w:val="20"/>
              </w:rPr>
              <w:br/>
              <w:t xml:space="preserve"> индекс</w:t>
            </w:r>
          </w:p>
        </w:tc>
        <w:tc>
          <w:tcPr>
            <w:tcW w:w="1047" w:type="pct"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Муниципальное образование,</w:t>
            </w:r>
            <w:r w:rsidRPr="00073CAF">
              <w:rPr>
                <w:b/>
                <w:bCs/>
                <w:sz w:val="20"/>
                <w:szCs w:val="20"/>
              </w:rPr>
              <w:br/>
              <w:t xml:space="preserve"> населенный пункт</w:t>
            </w:r>
          </w:p>
        </w:tc>
        <w:tc>
          <w:tcPr>
            <w:tcW w:w="544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Улица</w:t>
            </w:r>
          </w:p>
        </w:tc>
        <w:tc>
          <w:tcPr>
            <w:tcW w:w="263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Дом</w:t>
            </w:r>
          </w:p>
        </w:tc>
        <w:tc>
          <w:tcPr>
            <w:tcW w:w="297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374" w:type="pct"/>
            <w:noWrap/>
            <w:vAlign w:val="center"/>
          </w:tcPr>
          <w:p w:rsidR="00F27731" w:rsidRPr="00073CAF" w:rsidRDefault="00F27731" w:rsidP="007372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3CAF">
              <w:rPr>
                <w:b/>
                <w:bCs/>
                <w:sz w:val="20"/>
                <w:szCs w:val="20"/>
              </w:rPr>
              <w:t>Квартира</w:t>
            </w:r>
          </w:p>
        </w:tc>
      </w:tr>
      <w:tr w:rsidR="00F27731" w:rsidRPr="00073CAF" w:rsidTr="00737200">
        <w:trPr>
          <w:divId w:val="1372919497"/>
          <w:trHeight w:val="591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Абрамов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Антон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874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Абрамова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Абрамова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Альбина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Абронина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Авдеев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Игорь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Авдошин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Автомонов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Агеева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Вера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Агеева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Азовкина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Акопян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Аксенова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023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12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Екатерина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Анашкина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Андронова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Федоровна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Андрюкова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Аношин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Аношина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Апарина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Павловна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Апрятин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Арабян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Артеменко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Артемов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Артёмов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Артемова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273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Артюхова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Архипкин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Архипкина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Архипов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Денис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Архипов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Федорович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Архипова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Арыков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Арыкова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Альбина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Равильевна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197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Афанасьева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Афиногенова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Афонина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Таисия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Степановна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Бабуркин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Бабуркина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Бабуркина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Бадмаева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Юлия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Байков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Вячеслав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Бакланов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Трофимович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Баксанова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Балакина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Григорьевна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Баландин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Баландин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Баландин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Баландина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Балашова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Вера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01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Балуев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Балуева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Балымова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Баранова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Баранова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119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Баринова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Баринова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Барышев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Барышев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Барышев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Барышев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Басманова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Елизавета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divId w:val="1372919497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Басова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"/>
        <w:gridCol w:w="516"/>
        <w:gridCol w:w="1540"/>
        <w:gridCol w:w="1270"/>
        <w:gridCol w:w="1632"/>
        <w:gridCol w:w="582"/>
        <w:gridCol w:w="616"/>
        <w:gridCol w:w="1161"/>
        <w:gridCol w:w="3095"/>
        <w:gridCol w:w="1608"/>
        <w:gridCol w:w="779"/>
        <w:gridCol w:w="877"/>
        <w:gridCol w:w="1105"/>
      </w:tblGrid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Беженцев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Беженцев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Беженцева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Безбородова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Безрукова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Бекетова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Бекмешова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Григорьевна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79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Белинова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Белкина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27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Бельдюгина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106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Белякова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Антонина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Григорьевна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Беляшова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Березкин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Березкина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Бессонов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Бессонова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Вячеславовна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89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Блажнов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Блажнова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Блохина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073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Бобкова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Бобкова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Бобкова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Вячеслав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Большакова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98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Бондаренко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Степанович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078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Борискина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99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Борисков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599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27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Боровикова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Боровкова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Бородина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27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Бортник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Оксана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Вадимовна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109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Ботин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Ботин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Ботин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Ботина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Ботина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Бочарникова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Брежнева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Брусова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Олеговна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Бударагина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Федоровна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252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Будкина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252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119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Букарев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Константинович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239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Букарева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Буланкин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Буланкин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Буланкина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Юлия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Бурмистрова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Жанна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334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Тамара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Бутов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Геннадьевич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Бутов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Геннадьевич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Бутусова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129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Буянов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Быков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Геннадий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27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Быкова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Быкова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Витальевна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127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Бырлова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Быстров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Вадеев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Кирилл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Вадеева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Ваньков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Ваньков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139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Ванькова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Людмила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330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Ваняева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trHeight w:val="645"/>
        </w:trPr>
        <w:tc>
          <w:tcPr>
            <w:tcW w:w="174" w:type="pct"/>
            <w:gridSpan w:val="2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Вахрушева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Алла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Вдовин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Верещагин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Вилкова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Вишнякова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Власов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Войнова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Волгина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149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Волгина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Волков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Воробьева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86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Гайнов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Гайнов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Галанин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Ганюшкина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Зинаида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Гарин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Гарина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159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Гвоздева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Генералова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Олеговна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Глазов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Глазов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Глазова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Глазова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Глазунова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Глушков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Глущенко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Геннадий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Глущенко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Лариса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169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Гнидина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Анастасия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Гнидина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Гобушин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Голишников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Голишникова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Голишникова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Головизнина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Голубкова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Юлия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Горбачева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Гординская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179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Горина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Горьков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Горькова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Горькова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Грахов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Грачев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Гребёнкина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Валерия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Григоренкова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Грицкова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Гришин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Виталий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189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Гришина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Гусейнова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91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Гусенкова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Павловна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Данилова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Дарьина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Дворянинова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Демидова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Лидия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Дикалова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Докторов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Докторов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199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Докторова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9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Доронин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Дудоров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Дудорова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Дудорова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Душкина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Таисия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Дьячков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Евдокимов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Егорова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Егорова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209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Егорова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Егорова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Олеся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Елисеев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Денис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Елисеева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Емельянов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Емельянова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Емельянова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Еричев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559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Еричева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Еричева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219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Ермакова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Ермакова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Вера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Ермократьев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Ерунов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Есипенко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Еськин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Еськин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Еськина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Ефремова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Живодеров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229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Живодерова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Жирнова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Жирякова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Жоголева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4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Жукарина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Забродин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Забродин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Забродин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Заволокин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Запевалов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239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Захаров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Захарова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249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Леонидовна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Захарова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Земсков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Земскова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Зиякаева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Золотов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Зубкова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Зуев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Зуева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5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259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Зуева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Лариса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Зуйкова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Зыков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Зыкова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Максим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Лидия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Леонидовна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5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Игошина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269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Ильясов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Игорь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Мамадиёрович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Ильясова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54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Илюшина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Интяпина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Ионова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Константиновна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Исаев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Исаев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Исаева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Исаева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Каганова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279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Казаков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37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Казакова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Казакова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Казанцев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Казанцев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Казаченко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48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Кайнова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Калашнева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Калентьев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Камардина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99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289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Карасева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Федоровна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Карпов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Вячеслав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Карпов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Витальевич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Карпова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Карпушов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6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Карпушова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Каштанова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Каштанова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Каштанова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Квитко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299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Керимова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Кирдяшкина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Афанасьевна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1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Кирьянов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Киселев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Киселев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Киселев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Киселева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Киселёва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Кислова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Кистанов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309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Климашов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Павлович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Климашова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Климов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Игорь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Клокова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Валентиновна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Клюканов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Клюканов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Вячеслав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Клюканова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Козлова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73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Козлова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57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Козлова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Оксана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319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Козюков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Аркадьевич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Козюков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Игорь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Козюкова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8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Колганов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78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Колганова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8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Колганова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Колесова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5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Колмыков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Колотовкина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Кольчатова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329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Конкова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Коноплев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Корнилова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Коробкова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Коробов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Коробова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66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Королев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Федорович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Королева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Королева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Королева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339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Коротяев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Коротяева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Светлана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Коршунова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Алла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Павловна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Косенков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Косенкова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Костюков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Котов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Котюсова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78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Котяшова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Котяшова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53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349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Кочетков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Кочкин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Креминская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Оксана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Кривова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Кристева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Вероника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Константиновна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Криулин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Криулина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Павловна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37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Крохина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5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Кручинин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Кугаевских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359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Кузнецов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Кузнецова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Олеся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Кузнецова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Кристина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Андреевна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Кузнецова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Кузнецова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18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Куклев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Кулаков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Игоревич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Кулакова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Леонидовна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Куракин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5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Куренкова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7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Лаврова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369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Лапшин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Вячеслав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Лапшина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Лачина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Зоя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Геннадиевна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Лашманова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Вера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Лебедева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Левцова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Линёва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0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Липшева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Альбина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Лисанова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Лобанов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Игоревич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379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Лобачев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Борисович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Лобачёв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Максим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Ломейко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Ломейко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Луковецкая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Луковкина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Луконькина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Лысак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Львова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2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Лядова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Лидия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389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Майоров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44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Малынин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963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Малынин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5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Малынина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Малышев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Малышев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Малышева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Диана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Малышева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399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Малькова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Любовь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Малькова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Вадимовна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Мамаева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Марагина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Марьям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Сафаровна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Марунина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Константиновна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Маслов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Матросенко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Георгий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5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Матюшина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5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409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Махотина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Медведкина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Меликова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Вячеславовна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Мизеркова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Минчак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Дмитриевич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Миронова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Модин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Модина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Молчанов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Константин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Эдуардович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419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Эдуард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Монина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14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Мордовина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73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Мордовина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Антонина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Морозов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Москалев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Москалев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Музыкина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Мурзина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Вера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Мурзина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429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Мутовкина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Назарова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Зинаида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Недорезов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Константинович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Несмелова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Николаев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Никольская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Образумов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Образумов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Образумов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Образумова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439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Ожередова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Ометова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Антонина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Омётова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Орешкин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Вадим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6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Орлов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Орлова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Екатерина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Остапец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Офицеров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Офицерова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Офицерова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449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Палагина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Лидия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Панькин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Паршин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Паршин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Паршина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Першин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Платонов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Подуздов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Леонидович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Поздеева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83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459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Пономарев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Потапов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Денис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898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Потлов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Привалов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Константинович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Пронин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Пронин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Григорий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Пунин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Пушкарев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46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Пушкова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Пушкова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469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Рабышкова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Разгуляев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3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Рогожина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Родникова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Вячеславовна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Рожкова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Рожнов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63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Розин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Романова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Румянцева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Русеева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Павловна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479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Русеева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Анастасия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Рыбина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Рябова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Саввина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Саввина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Савельева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Жанна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Савина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Савинкина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Сализяновна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Сазонова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Самохина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489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Самсонова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Сапунков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Владислав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Сапункова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Сафронов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Геннадьевич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Сафронова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Свинцов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Севастьянов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Виталий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Селиванова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Семашкина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Олеся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Сенягина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Серафимовна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499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Вадим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Сивков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Сидорова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Скоков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Скокова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Скоморохова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Скороходов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81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Скотникова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Смелянец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Валентина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Смирнова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Петровна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509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Смоляков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0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Соловьева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44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Солодовникова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Соляева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Надежда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Сомцов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Сомцова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Струков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Струков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Роман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Стюков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Суркова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519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Суров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Артем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Сухов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Сыров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Сырова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Сырова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Сырова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Сычугов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Сычугов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Евгений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Таирова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Павловна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97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Татурина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Софья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Вениаминовна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54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529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Титов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Михайлович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Тришин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Тришина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Трошкина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Ольга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Трошкина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Трушин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41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Туряев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Тучин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Михаил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Сергеевич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Тучин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Тучина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539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Тюренкова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Уланова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Ульшина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Галина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7E0680" w:rsidRDefault="00F27731" w:rsidP="0004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7E0680" w:rsidRDefault="00F27731" w:rsidP="0004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7E0680" w:rsidRDefault="00F27731" w:rsidP="0004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7E0680" w:rsidRDefault="00F27731" w:rsidP="0004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7E0680" w:rsidRDefault="00F27731" w:rsidP="000455C0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Устимов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Юрий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Устимова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Галина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Утенков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Уткин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Ухалкина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Уханова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Фатина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919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549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Федоров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Федяков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Георгий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Филимонов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Федор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421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Филимонов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Филимонова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Филиных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Васильевич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Фильцына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Марина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Фирстов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Вячеславович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Фомичева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Валерьевна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Фомичева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Лариса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559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Харитонова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Наталия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893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Харитонова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Екатерина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Харламова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Хорькова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Храмова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Наталья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Петровна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Царьков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Циновник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Цыбаков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Цыбина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Ирина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Цыбуцынинна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Ильинична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569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Цыпленков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Михайлович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Цыпленкова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Наталья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Чебанов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Чернов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Чернова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Чернова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Любовь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Чудаков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Игорь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Чуманкина 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Юлия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Чураков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Чучалин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Валерьевич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579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Шамшина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Елена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Борисовна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Шевлягина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Светлана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Владимировна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Шереметьев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Алексей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Иванович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69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Шестаков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Шестаков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Олег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48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Шестакова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95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Шестакова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Людмила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Шешенин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Александр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Сергеевич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Шешенин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Илья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Шешенина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Татьяна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589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Широков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Дмитрий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Ширхонин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072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591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Шифанов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157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592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Шифанова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Татьяна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54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593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Шифанова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Павловна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127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594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Шоров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595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Щербакова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Елена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Васильевна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596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Юлин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Вадим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Андреевич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597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Юлин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Викторович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330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598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Ятунин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Валентин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599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Ятунин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Владимир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  <w:tr w:rsidR="00F27731" w:rsidRPr="00073CAF" w:rsidTr="00737200">
        <w:trPr>
          <w:gridBefore w:val="1"/>
          <w:trHeight w:val="645"/>
        </w:trPr>
        <w:tc>
          <w:tcPr>
            <w:tcW w:w="1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600</w:t>
            </w:r>
          </w:p>
        </w:tc>
        <w:tc>
          <w:tcPr>
            <w:tcW w:w="521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Ятунина</w:t>
            </w:r>
          </w:p>
        </w:tc>
        <w:tc>
          <w:tcPr>
            <w:tcW w:w="430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 xml:space="preserve">Надежда </w:t>
            </w:r>
          </w:p>
        </w:tc>
        <w:tc>
          <w:tcPr>
            <w:tcW w:w="552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  <w:r w:rsidRPr="00073CAF">
              <w:rPr>
                <w:sz w:val="20"/>
                <w:szCs w:val="20"/>
              </w:rPr>
              <w:t>Николаевна</w:t>
            </w:r>
          </w:p>
        </w:tc>
        <w:tc>
          <w:tcPr>
            <w:tcW w:w="1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F27731" w:rsidRPr="00073CAF" w:rsidRDefault="00F27731">
            <w:pPr>
              <w:jc w:val="center"/>
              <w:rPr>
                <w:sz w:val="20"/>
                <w:szCs w:val="20"/>
              </w:rPr>
            </w:pPr>
          </w:p>
        </w:tc>
      </w:tr>
    </w:tbl>
    <w:p w:rsidR="00F27731" w:rsidRPr="00737200" w:rsidRDefault="00F27731" w:rsidP="00AB7329">
      <w:pPr>
        <w:rPr>
          <w:vanish/>
          <w:sz w:val="28"/>
          <w:szCs w:val="28"/>
        </w:rPr>
      </w:pPr>
    </w:p>
    <w:p w:rsidR="00F27731" w:rsidRPr="005534C3" w:rsidRDefault="00F27731" w:rsidP="005534C3">
      <w:pPr>
        <w:jc w:val="both"/>
        <w:rPr>
          <w:sz w:val="28"/>
          <w:szCs w:val="28"/>
        </w:rPr>
      </w:pPr>
    </w:p>
    <w:sectPr w:rsidR="00F27731" w:rsidRPr="005534C3" w:rsidSect="00915E4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731" w:rsidRDefault="00F27731">
      <w:r>
        <w:separator/>
      </w:r>
    </w:p>
  </w:endnote>
  <w:endnote w:type="continuationSeparator" w:id="0">
    <w:p w:rsidR="00F27731" w:rsidRDefault="00F27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731" w:rsidRDefault="00F27731">
      <w:r>
        <w:separator/>
      </w:r>
    </w:p>
  </w:footnote>
  <w:footnote w:type="continuationSeparator" w:id="0">
    <w:p w:rsidR="00F27731" w:rsidRDefault="00F27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31" w:rsidRDefault="00F27731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7731" w:rsidRDefault="00F277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31" w:rsidRDefault="00F27731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>
      <w:rPr>
        <w:rStyle w:val="PageNumber"/>
      </w:rPr>
      <w:fldChar w:fldCharType="end"/>
    </w:r>
  </w:p>
  <w:p w:rsidR="00F27731" w:rsidRDefault="00F277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0455C0"/>
    <w:rsid w:val="00073CAF"/>
    <w:rsid w:val="00105CE6"/>
    <w:rsid w:val="00106830"/>
    <w:rsid w:val="00112B11"/>
    <w:rsid w:val="00136E28"/>
    <w:rsid w:val="00154A78"/>
    <w:rsid w:val="00175497"/>
    <w:rsid w:val="002101AC"/>
    <w:rsid w:val="00265B15"/>
    <w:rsid w:val="00266151"/>
    <w:rsid w:val="00280D20"/>
    <w:rsid w:val="00284768"/>
    <w:rsid w:val="002A0320"/>
    <w:rsid w:val="002E6660"/>
    <w:rsid w:val="003102E6"/>
    <w:rsid w:val="00312857"/>
    <w:rsid w:val="00355E58"/>
    <w:rsid w:val="003E6AD1"/>
    <w:rsid w:val="00403FD2"/>
    <w:rsid w:val="004144FF"/>
    <w:rsid w:val="00426D8B"/>
    <w:rsid w:val="00441C19"/>
    <w:rsid w:val="00444069"/>
    <w:rsid w:val="004B10E9"/>
    <w:rsid w:val="0051619E"/>
    <w:rsid w:val="005217D1"/>
    <w:rsid w:val="00544100"/>
    <w:rsid w:val="00551147"/>
    <w:rsid w:val="005534C3"/>
    <w:rsid w:val="005617FD"/>
    <w:rsid w:val="00566EFA"/>
    <w:rsid w:val="005756E3"/>
    <w:rsid w:val="0058100F"/>
    <w:rsid w:val="0058648F"/>
    <w:rsid w:val="005B6F10"/>
    <w:rsid w:val="005E118D"/>
    <w:rsid w:val="0060062B"/>
    <w:rsid w:val="00624231"/>
    <w:rsid w:val="00657521"/>
    <w:rsid w:val="006709AD"/>
    <w:rsid w:val="00670C13"/>
    <w:rsid w:val="00670ED0"/>
    <w:rsid w:val="00681AA6"/>
    <w:rsid w:val="006E184C"/>
    <w:rsid w:val="00737200"/>
    <w:rsid w:val="00751BD8"/>
    <w:rsid w:val="00790F49"/>
    <w:rsid w:val="007B41DF"/>
    <w:rsid w:val="007E0680"/>
    <w:rsid w:val="007F24CC"/>
    <w:rsid w:val="00870A53"/>
    <w:rsid w:val="008A1C30"/>
    <w:rsid w:val="008D53CF"/>
    <w:rsid w:val="00900B5A"/>
    <w:rsid w:val="00915E48"/>
    <w:rsid w:val="00A5274C"/>
    <w:rsid w:val="00A53E9A"/>
    <w:rsid w:val="00A65DF2"/>
    <w:rsid w:val="00A76564"/>
    <w:rsid w:val="00A847C8"/>
    <w:rsid w:val="00A9438A"/>
    <w:rsid w:val="00A973D7"/>
    <w:rsid w:val="00AB7329"/>
    <w:rsid w:val="00AE1C03"/>
    <w:rsid w:val="00AF2EBD"/>
    <w:rsid w:val="00B97F1A"/>
    <w:rsid w:val="00BB0C07"/>
    <w:rsid w:val="00BD70A4"/>
    <w:rsid w:val="00C50F30"/>
    <w:rsid w:val="00C52ED7"/>
    <w:rsid w:val="00C57864"/>
    <w:rsid w:val="00C66ADB"/>
    <w:rsid w:val="00C8394C"/>
    <w:rsid w:val="00C9148C"/>
    <w:rsid w:val="00CA2CEE"/>
    <w:rsid w:val="00CC4954"/>
    <w:rsid w:val="00CC5D96"/>
    <w:rsid w:val="00CC685A"/>
    <w:rsid w:val="00D15AD4"/>
    <w:rsid w:val="00D50B12"/>
    <w:rsid w:val="00D70C75"/>
    <w:rsid w:val="00D75FE7"/>
    <w:rsid w:val="00D77E71"/>
    <w:rsid w:val="00D84631"/>
    <w:rsid w:val="00DB427B"/>
    <w:rsid w:val="00E1089D"/>
    <w:rsid w:val="00E37299"/>
    <w:rsid w:val="00E45AE2"/>
    <w:rsid w:val="00E72726"/>
    <w:rsid w:val="00E72746"/>
    <w:rsid w:val="00E76819"/>
    <w:rsid w:val="00EC716B"/>
    <w:rsid w:val="00ED3829"/>
    <w:rsid w:val="00EF2C63"/>
    <w:rsid w:val="00F06C78"/>
    <w:rsid w:val="00F25D9A"/>
    <w:rsid w:val="00F27731"/>
    <w:rsid w:val="00F31482"/>
    <w:rsid w:val="00F61B17"/>
    <w:rsid w:val="00F64D7A"/>
    <w:rsid w:val="00F66096"/>
    <w:rsid w:val="00F73102"/>
    <w:rsid w:val="00F87EDA"/>
    <w:rsid w:val="00FA73D4"/>
    <w:rsid w:val="00FC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rFonts w:eastAsia="Calibri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imes New Roman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FA73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73D4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91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42</Pages>
  <Words>3729</Words>
  <Characters>21256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4</cp:revision>
  <dcterms:created xsi:type="dcterms:W3CDTF">2022-03-16T09:30:00Z</dcterms:created>
  <dcterms:modified xsi:type="dcterms:W3CDTF">2022-03-16T09:42:00Z</dcterms:modified>
</cp:coreProperties>
</file>